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35024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Catherine CLOPTON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35024F" w:rsidRDefault="0035024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024F" w:rsidRDefault="0035024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024F" w:rsidRDefault="0035024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William Clopton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Kentwell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d.1446)(</w:t>
      </w:r>
      <w:proofErr w:type="gramEnd"/>
      <w:r>
        <w:rPr>
          <w:rFonts w:ascii="Times New Roman" w:hAnsi="Times New Roman" w:cs="Times New Roman"/>
          <w:sz w:val="24"/>
          <w:szCs w:val="24"/>
        </w:rPr>
        <w:t>q.v.) and Margery Drury(q.v.).</w:t>
      </w:r>
    </w:p>
    <w:p w:rsidR="0035024F" w:rsidRDefault="0035024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(I.G.I.)</w:t>
      </w:r>
    </w:p>
    <w:p w:rsidR="0035024F" w:rsidRDefault="0035024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Denston</w:t>
      </w:r>
      <w:proofErr w:type="spellEnd"/>
      <w:r>
        <w:rPr>
          <w:rFonts w:ascii="Times New Roman" w:hAnsi="Times New Roman" w:cs="Times New Roman"/>
          <w:sz w:val="24"/>
          <w:szCs w:val="24"/>
        </w:rPr>
        <w:t>.  (ibid.)</w:t>
      </w:r>
    </w:p>
    <w:p w:rsidR="0035024F" w:rsidRDefault="0035024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024F" w:rsidRDefault="0035024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024F" w:rsidRPr="0035024F" w:rsidRDefault="0035024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October 2015</w:t>
      </w:r>
      <w:bookmarkStart w:id="0" w:name="_GoBack"/>
      <w:bookmarkEnd w:id="0"/>
    </w:p>
    <w:p w:rsidR="0035024F" w:rsidRPr="0035024F" w:rsidRDefault="0035024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35024F" w:rsidRPr="003502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24F" w:rsidRDefault="0035024F" w:rsidP="00564E3C">
      <w:pPr>
        <w:spacing w:after="0" w:line="240" w:lineRule="auto"/>
      </w:pPr>
      <w:r>
        <w:separator/>
      </w:r>
    </w:p>
  </w:endnote>
  <w:endnote w:type="continuationSeparator" w:id="0">
    <w:p w:rsidR="0035024F" w:rsidRDefault="0035024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5024F">
      <w:rPr>
        <w:rFonts w:ascii="Times New Roman" w:hAnsi="Times New Roman" w:cs="Times New Roman"/>
        <w:noProof/>
        <w:sz w:val="24"/>
        <w:szCs w:val="24"/>
      </w:rPr>
      <w:t>31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24F" w:rsidRDefault="0035024F" w:rsidP="00564E3C">
      <w:pPr>
        <w:spacing w:after="0" w:line="240" w:lineRule="auto"/>
      </w:pPr>
      <w:r>
        <w:separator/>
      </w:r>
    </w:p>
  </w:footnote>
  <w:footnote w:type="continuationSeparator" w:id="0">
    <w:p w:rsidR="0035024F" w:rsidRDefault="0035024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24F"/>
    <w:rsid w:val="0035024F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E3D13"/>
  <w15:chartTrackingRefBased/>
  <w15:docId w15:val="{C5F1231F-6721-483A-B2EC-9A5ED965E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2015-10-31T16:25:00Z</dcterms:created>
  <dcterms:modified xsi:type="dcterms:W3CDTF">2015-10-31T16:29:00Z</dcterms:modified>
</cp:coreProperties>
</file>